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75" w:rsidRPr="002D3267" w:rsidRDefault="004D5975" w:rsidP="00F62C28">
      <w:pPr>
        <w:widowControl/>
        <w:snapToGrid w:val="0"/>
        <w:rPr>
          <w:rFonts w:ascii="仿宋_GB2312" w:eastAsia="仿宋_GB2312" w:hAnsi="Tahoma" w:cs="仿宋_GB2312"/>
          <w:kern w:val="0"/>
          <w:sz w:val="28"/>
          <w:szCs w:val="28"/>
        </w:rPr>
      </w:pPr>
      <w:r w:rsidRPr="002D3267">
        <w:rPr>
          <w:rFonts w:ascii="仿宋_GB2312" w:eastAsia="仿宋_GB2312" w:hAnsi="Tahoma" w:cs="仿宋_GB2312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仿宋_GB2312"/>
          <w:kern w:val="0"/>
          <w:sz w:val="28"/>
          <w:szCs w:val="28"/>
        </w:rPr>
        <w:t>2</w:t>
      </w:r>
    </w:p>
    <w:p w:rsidR="004D5975" w:rsidRPr="007A1DDC" w:rsidRDefault="004D5975" w:rsidP="00B33039">
      <w:pPr>
        <w:widowControl/>
        <w:jc w:val="center"/>
        <w:rPr>
          <w:rFonts w:ascii="宋体" w:cs="Times New Roman"/>
          <w:b/>
          <w:bCs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宋体" w:hint="eastAsia"/>
          <w:b/>
          <w:bCs/>
          <w:kern w:val="0"/>
          <w:sz w:val="36"/>
          <w:szCs w:val="36"/>
        </w:rPr>
        <w:t>后勤保障部绩效定档申报表</w:t>
      </w:r>
    </w:p>
    <w:bookmarkEnd w:id="0"/>
    <w:p w:rsidR="004D5975" w:rsidRPr="004F1901" w:rsidRDefault="004D5975" w:rsidP="001241A2">
      <w:pPr>
        <w:widowControl/>
        <w:jc w:val="left"/>
        <w:rPr>
          <w:rFonts w:ascii="仿宋_GB2312" w:eastAsia="仿宋_GB2312" w:hAnsi="宋体" w:cs="Times New Roman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>
        <w:rPr>
          <w:rFonts w:ascii="仿宋_GB2312" w:eastAsia="仿宋_GB2312" w:hAnsi="宋体" w:cs="仿宋_GB2312" w:hint="eastAsia"/>
          <w:sz w:val="32"/>
          <w:szCs w:val="32"/>
        </w:rPr>
        <w:t>李惠娟</w:t>
      </w:r>
      <w:r>
        <w:rPr>
          <w:rFonts w:ascii="仿宋_GB2312" w:eastAsia="仿宋_GB2312" w:hAnsi="宋体" w:cs="仿宋_GB2312"/>
          <w:sz w:val="32"/>
          <w:szCs w:val="32"/>
        </w:rPr>
        <w:t xml:space="preserve">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>
        <w:rPr>
          <w:rFonts w:ascii="仿宋_GB2312" w:eastAsia="仿宋_GB2312" w:hAnsi="宋体" w:cs="仿宋_GB2312" w:hint="eastAsia"/>
          <w:sz w:val="32"/>
          <w:szCs w:val="32"/>
        </w:rPr>
        <w:t>正高</w:t>
      </w:r>
      <w:r>
        <w:rPr>
          <w:rFonts w:ascii="仿宋_GB2312" w:eastAsia="仿宋_GB2312" w:hAnsi="宋体" w:cs="仿宋_GB2312"/>
          <w:sz w:val="32"/>
          <w:szCs w:val="32"/>
        </w:rPr>
        <w:t>4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4D5975" w:rsidRPr="00B63ED8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  <w:r w:rsidRPr="00B63ED8">
        <w:rPr>
          <w:rFonts w:ascii="宋体" w:hAnsi="宋体" w:cs="宋体" w:hint="eastAsia"/>
          <w:b/>
          <w:bCs/>
          <w:sz w:val="32"/>
          <w:szCs w:val="32"/>
        </w:rPr>
        <w:t>一、基本信息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4D5975" w:rsidRPr="00483288">
        <w:trPr>
          <w:trHeight w:val="422"/>
        </w:trPr>
        <w:tc>
          <w:tcPr>
            <w:tcW w:w="2660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李惠娟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671" w:type="dxa"/>
            <w:gridSpan w:val="2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4D5975" w:rsidRPr="00483288">
        <w:trPr>
          <w:trHeight w:val="427"/>
        </w:trPr>
        <w:tc>
          <w:tcPr>
            <w:tcW w:w="2660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2000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9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月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1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2671" w:type="dxa"/>
            <w:gridSpan w:val="2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13809084181</w:t>
            </w:r>
          </w:p>
        </w:tc>
      </w:tr>
      <w:tr w:rsidR="004D5975" w:rsidRPr="00483288">
        <w:tc>
          <w:tcPr>
            <w:tcW w:w="2660" w:type="dxa"/>
          </w:tcPr>
          <w:p w:rsidR="004D5975" w:rsidRPr="00483288" w:rsidRDefault="004D5975" w:rsidP="00483288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2009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9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2</w:t>
            </w: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，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被南通大学聘为主任中医师</w:t>
            </w:r>
          </w:p>
        </w:tc>
      </w:tr>
      <w:tr w:rsidR="004D5975" w:rsidRPr="00483288">
        <w:tc>
          <w:tcPr>
            <w:tcW w:w="2660" w:type="dxa"/>
          </w:tcPr>
          <w:p w:rsidR="004D5975" w:rsidRPr="00483288" w:rsidRDefault="004D5975" w:rsidP="00483288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cs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1988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8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日，被南通市第一人民医院聘为住院医师</w:t>
            </w:r>
          </w:p>
        </w:tc>
      </w:tr>
      <w:tr w:rsidR="004D5975" w:rsidRPr="00483288">
        <w:tc>
          <w:tcPr>
            <w:tcW w:w="5340" w:type="dxa"/>
            <w:gridSpan w:val="2"/>
          </w:tcPr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sz w:val="24"/>
                <w:szCs w:val="24"/>
                <w:u w:val="single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  <w:u w:val="single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因工伤致右膝半月板损伤，右膝功能受限。</w:t>
            </w:r>
          </w:p>
        </w:tc>
      </w:tr>
    </w:tbl>
    <w:p w:rsidR="004D5975" w:rsidRDefault="004D5975" w:rsidP="004F1901">
      <w:pPr>
        <w:widowControl/>
        <w:rPr>
          <w:rFonts w:ascii="宋体" w:cs="Times New Roman"/>
          <w:b/>
          <w:bCs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</w:t>
      </w:r>
    </w:p>
    <w:p w:rsidR="004D5975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</w:p>
    <w:p w:rsidR="004D5975" w:rsidRPr="00B63ED8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  <w:r w:rsidRPr="00B63ED8">
        <w:rPr>
          <w:rFonts w:ascii="宋体" w:hAnsi="宋体" w:cs="宋体" w:hint="eastAsia"/>
          <w:b/>
          <w:bCs/>
          <w:sz w:val="32"/>
          <w:szCs w:val="32"/>
        </w:rPr>
        <w:t>二、前三年业绩</w:t>
      </w:r>
    </w:p>
    <w:tbl>
      <w:tblPr>
        <w:tblW w:w="10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4D5975" w:rsidRPr="00483288">
        <w:trPr>
          <w:trHeight w:val="748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年月日被（机构）授予（荣誉称号）</w:t>
            </w:r>
          </w:p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年月日被（机构）授予（荣誉称号）</w:t>
            </w:r>
          </w:p>
        </w:tc>
      </w:tr>
      <w:tr w:rsidR="004D5975" w:rsidRPr="00483288">
        <w:trPr>
          <w:trHeight w:val="731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年月日因（成果、经验）被（机构）表彰</w:t>
            </w:r>
          </w:p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年月日因（成果、经验）在（协会）展示交流</w:t>
            </w:r>
          </w:p>
        </w:tc>
      </w:tr>
      <w:tr w:rsidR="004D5975" w:rsidRPr="00483288">
        <w:trPr>
          <w:trHeight w:val="522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2016</w:t>
            </w:r>
            <w:r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年度合格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；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2017</w:t>
            </w:r>
            <w:r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年度合格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；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2018</w:t>
            </w:r>
            <w:r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年度合格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。</w:t>
            </w:r>
          </w:p>
        </w:tc>
      </w:tr>
      <w:tr w:rsidR="004D5975" w:rsidRPr="00483288">
        <w:trPr>
          <w:trHeight w:val="746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2016-2018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年度在科室（中心）受聘管理岗位</w:t>
            </w:r>
          </w:p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2016-2018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年度在科室（中心）从事管理性工作</w:t>
            </w:r>
          </w:p>
        </w:tc>
      </w:tr>
      <w:tr w:rsidR="004D5975" w:rsidRPr="00483288">
        <w:trPr>
          <w:trHeight w:val="1185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rPr>
                <w:rFonts w:ascii="仿宋_GB2312" w:eastAsia="仿宋_GB2312" w:hAnsi="Tahoma" w:cs="Times New Roman"/>
                <w:kern w:val="0"/>
                <w:sz w:val="36"/>
                <w:szCs w:val="36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2016-2018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 xml:space="preserve"> 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主持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36"/>
                <w:szCs w:val="36"/>
              </w:rPr>
              <w:t>□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 xml:space="preserve">  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参与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36"/>
                <w:szCs w:val="36"/>
              </w:rPr>
              <w:t>□</w:t>
            </w:r>
          </w:p>
          <w:p w:rsidR="004D5975" w:rsidRPr="00483288" w:rsidRDefault="004D5975" w:rsidP="004D5975">
            <w:pPr>
              <w:widowControl/>
              <w:ind w:firstLineChars="50" w:firstLine="31680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制订本单位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  <w:u w:val="single"/>
              </w:rPr>
              <w:t>、、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等工作方案</w:t>
            </w:r>
          </w:p>
          <w:p w:rsidR="004D5975" w:rsidRPr="00483288" w:rsidRDefault="004D5975" w:rsidP="004D5975">
            <w:pPr>
              <w:widowControl/>
              <w:ind w:firstLineChars="50" w:firstLine="31680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实施本单位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  <w:u w:val="single"/>
              </w:rPr>
              <w:t>、、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4D5975" w:rsidRDefault="004D5975" w:rsidP="004F1901">
      <w:pPr>
        <w:widowControl/>
        <w:rPr>
          <w:rFonts w:ascii="宋体" w:cs="Times New Roman"/>
          <w:b/>
          <w:bCs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复核意见（复核负责人签字）：</w:t>
      </w:r>
    </w:p>
    <w:p w:rsidR="004D5975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</w:p>
    <w:p w:rsidR="004D5975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  <w:r w:rsidRPr="00B63ED8">
        <w:rPr>
          <w:rFonts w:ascii="宋体" w:hAnsi="宋体" w:cs="宋体" w:hint="eastAsia"/>
          <w:b/>
          <w:bCs/>
          <w:sz w:val="32"/>
          <w:szCs w:val="32"/>
        </w:rPr>
        <w:t>三、其它说明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4D5975" w:rsidRPr="00483288">
        <w:tc>
          <w:tcPr>
            <w:tcW w:w="2518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4D5975" w:rsidRPr="00483288" w:rsidRDefault="004D5975" w:rsidP="00483288">
            <w:pPr>
              <w:widowControl/>
              <w:jc w:val="left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密切</w:t>
            </w:r>
          </w:p>
        </w:tc>
        <w:tc>
          <w:tcPr>
            <w:tcW w:w="1559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4D5975" w:rsidRPr="00483288" w:rsidRDefault="004D5975" w:rsidP="00483288">
            <w:pPr>
              <w:widowControl/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11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</w:p>
        </w:tc>
      </w:tr>
      <w:tr w:rsidR="004D5975" w:rsidRPr="00483288">
        <w:trPr>
          <w:trHeight w:val="435"/>
        </w:trPr>
        <w:tc>
          <w:tcPr>
            <w:tcW w:w="2518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4D5975" w:rsidRDefault="004D5975" w:rsidP="004D5975">
            <w:pPr>
              <w:widowControl/>
              <w:ind w:firstLineChars="200" w:firstLine="3168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我作为一个专业医务工作者，于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2000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年调入高校卫生所工作至今。曾担任钟秀校区卫生所负责人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12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年（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2004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年－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2016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年）。在工作任务重，医务人员少的情况下，团结带领全体同仁，圆满完成了校区医疗与保障工作。</w:t>
            </w:r>
          </w:p>
          <w:p w:rsidR="004D5975" w:rsidRPr="00483288" w:rsidRDefault="004D5975" w:rsidP="004D5975">
            <w:pPr>
              <w:widowControl/>
              <w:ind w:firstLineChars="200" w:firstLine="3168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与此同时，我凭几十年临床工作经验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和积累，能正确及时医治师生的常见病和多发病，降低了转诊率，使转诊率控制在</w:t>
            </w: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5%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以下。患者在校得到了医治，既减去了去大医院就疹麻烦，也节省了医疗方面的较大开支，为患者本人和学校减轻了医疗方面的经济负担。对某些疑难杂症，我能提出正确、有效的建议，为患者得到正确诊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治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提供了必要帮助。我能利用自己的专业特长，在一定范围内开展针灸、拔罐等方面的治疗服务，使患者较快康复，并免去了服药带来的副作用。对某些疾病，因其反复发作，病程漫长，西药没有满意疗效，我能积极发挥中医药优势，博采古代医家之长，正确辨证论治，遣方用药，使病痛得到有效医治，避免了长期使用抗生素、激素等药所带带来的较为严重的毒副作用。</w:t>
            </w:r>
          </w:p>
          <w:p w:rsidR="004D5975" w:rsidRPr="00483288" w:rsidRDefault="004D5975" w:rsidP="004D5975">
            <w:pPr>
              <w:widowControl/>
              <w:ind w:firstLineChars="200" w:firstLine="31680"/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因积极发挥了专业特长，显示了中医药优势，深受师生的好评。</w:t>
            </w:r>
          </w:p>
        </w:tc>
        <w:tc>
          <w:tcPr>
            <w:tcW w:w="1559" w:type="dxa"/>
            <w:vAlign w:val="center"/>
          </w:tcPr>
          <w:p w:rsidR="004D5975" w:rsidRPr="00483288" w:rsidRDefault="004D5975" w:rsidP="004D5975">
            <w:pPr>
              <w:widowControl/>
              <w:ind w:left="31680" w:hangingChars="50" w:firstLine="31680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85" w:type="dxa"/>
          </w:tcPr>
          <w:p w:rsidR="004D5975" w:rsidRPr="00483288" w:rsidRDefault="004D5975" w:rsidP="00483288">
            <w:pPr>
              <w:widowControl/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32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</w:p>
        </w:tc>
      </w:tr>
    </w:tbl>
    <w:p w:rsidR="004D5975" w:rsidRDefault="004D5975" w:rsidP="000B5B22">
      <w:pPr>
        <w:widowControl/>
        <w:tabs>
          <w:tab w:val="left" w:pos="9585"/>
        </w:tabs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</w:p>
    <w:p w:rsidR="004D5975" w:rsidRDefault="004D5975" w:rsidP="000B5B22">
      <w:pPr>
        <w:widowControl/>
        <w:tabs>
          <w:tab w:val="left" w:pos="9585"/>
        </w:tabs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复核意见（复核负责人签字）：</w:t>
      </w:r>
      <w:r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  <w:tab/>
      </w:r>
    </w:p>
    <w:p w:rsidR="004D5975" w:rsidRDefault="004D5975" w:rsidP="00B63ED8">
      <w:pPr>
        <w:widowControl/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</w:p>
    <w:p w:rsidR="004D5975" w:rsidRDefault="004D5975" w:rsidP="00B63ED8">
      <w:pPr>
        <w:widowControl/>
        <w:rPr>
          <w:rFonts w:ascii="仿宋_GB2312" w:eastAsia="仿宋_GB2312" w:hAnsi="宋体" w:cs="仿宋_GB2312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        </w:t>
      </w:r>
    </w:p>
    <w:p w:rsidR="004D5975" w:rsidRDefault="004D5975" w:rsidP="00B63ED8">
      <w:pPr>
        <w:widowControl/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</w:p>
    <w:p w:rsidR="004D5975" w:rsidRDefault="004D5975" w:rsidP="00CD4654">
      <w:pPr>
        <w:widowControl/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2019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7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22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日</w:t>
      </w:r>
    </w:p>
    <w:p w:rsidR="004D5975" w:rsidRDefault="004D5975" w:rsidP="00CD4654">
      <w:pPr>
        <w:widowControl/>
        <w:rPr>
          <w:rFonts w:ascii="黑体" w:eastAsia="黑体" w:hAnsi="宋体" w:cs="Times New Roman"/>
          <w:color w:val="000000"/>
          <w:kern w:val="0"/>
          <w:sz w:val="24"/>
          <w:szCs w:val="24"/>
        </w:rPr>
      </w:pPr>
    </w:p>
    <w:p w:rsidR="004D5975" w:rsidRPr="00CD4654" w:rsidRDefault="004D5975" w:rsidP="00CD4654">
      <w:pPr>
        <w:widowControl/>
        <w:rPr>
          <w:rFonts w:ascii="黑体" w:eastAsia="黑体" w:hAnsi="宋体" w:cs="Times New Roman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黑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4D5975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975" w:rsidRDefault="004D5975" w:rsidP="00EC21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D5975" w:rsidRDefault="004D5975" w:rsidP="00EC21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975" w:rsidRDefault="004D5975" w:rsidP="00EC21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D5975" w:rsidRDefault="004D5975" w:rsidP="00EC21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1C0F"/>
    <w:rsid w:val="000857E1"/>
    <w:rsid w:val="00087273"/>
    <w:rsid w:val="000B5B22"/>
    <w:rsid w:val="000E4C50"/>
    <w:rsid w:val="000E7B79"/>
    <w:rsid w:val="000F25CE"/>
    <w:rsid w:val="00106EC0"/>
    <w:rsid w:val="001206BA"/>
    <w:rsid w:val="001241A2"/>
    <w:rsid w:val="00144D72"/>
    <w:rsid w:val="001518A8"/>
    <w:rsid w:val="001A7BB1"/>
    <w:rsid w:val="001B0C81"/>
    <w:rsid w:val="001C391E"/>
    <w:rsid w:val="001D0617"/>
    <w:rsid w:val="001D45B1"/>
    <w:rsid w:val="00207B37"/>
    <w:rsid w:val="002134C8"/>
    <w:rsid w:val="00223408"/>
    <w:rsid w:val="00235CCB"/>
    <w:rsid w:val="0024398D"/>
    <w:rsid w:val="002608A7"/>
    <w:rsid w:val="00264232"/>
    <w:rsid w:val="0027057B"/>
    <w:rsid w:val="00273C99"/>
    <w:rsid w:val="002B6740"/>
    <w:rsid w:val="002C1495"/>
    <w:rsid w:val="002D3267"/>
    <w:rsid w:val="002F2316"/>
    <w:rsid w:val="002F44DB"/>
    <w:rsid w:val="00331820"/>
    <w:rsid w:val="00347937"/>
    <w:rsid w:val="0035462C"/>
    <w:rsid w:val="00354C6A"/>
    <w:rsid w:val="00355DA6"/>
    <w:rsid w:val="0035612D"/>
    <w:rsid w:val="00383F79"/>
    <w:rsid w:val="00397922"/>
    <w:rsid w:val="004053A5"/>
    <w:rsid w:val="00416DF6"/>
    <w:rsid w:val="00445D8E"/>
    <w:rsid w:val="004531D7"/>
    <w:rsid w:val="00483288"/>
    <w:rsid w:val="004A6810"/>
    <w:rsid w:val="004D5975"/>
    <w:rsid w:val="004F1901"/>
    <w:rsid w:val="00501C4B"/>
    <w:rsid w:val="00556611"/>
    <w:rsid w:val="00571C4F"/>
    <w:rsid w:val="00590167"/>
    <w:rsid w:val="005D17D4"/>
    <w:rsid w:val="005F1694"/>
    <w:rsid w:val="005F454C"/>
    <w:rsid w:val="00604EB9"/>
    <w:rsid w:val="006072D2"/>
    <w:rsid w:val="006117E9"/>
    <w:rsid w:val="00616C17"/>
    <w:rsid w:val="00664DCA"/>
    <w:rsid w:val="00671E1B"/>
    <w:rsid w:val="006810DE"/>
    <w:rsid w:val="006A622D"/>
    <w:rsid w:val="00747069"/>
    <w:rsid w:val="00782B0C"/>
    <w:rsid w:val="00794A24"/>
    <w:rsid w:val="007A1DDC"/>
    <w:rsid w:val="007C7189"/>
    <w:rsid w:val="007D4466"/>
    <w:rsid w:val="007F5D01"/>
    <w:rsid w:val="008014DF"/>
    <w:rsid w:val="008151AB"/>
    <w:rsid w:val="008235C9"/>
    <w:rsid w:val="00857CC3"/>
    <w:rsid w:val="008B3256"/>
    <w:rsid w:val="009B30B1"/>
    <w:rsid w:val="009D0A02"/>
    <w:rsid w:val="009D38CB"/>
    <w:rsid w:val="009E350A"/>
    <w:rsid w:val="00A1377C"/>
    <w:rsid w:val="00A25435"/>
    <w:rsid w:val="00A32438"/>
    <w:rsid w:val="00A54639"/>
    <w:rsid w:val="00A75348"/>
    <w:rsid w:val="00AA7E33"/>
    <w:rsid w:val="00AC0A5A"/>
    <w:rsid w:val="00AD0F5A"/>
    <w:rsid w:val="00AD2395"/>
    <w:rsid w:val="00AF0E2E"/>
    <w:rsid w:val="00AF39B6"/>
    <w:rsid w:val="00B058E5"/>
    <w:rsid w:val="00B23564"/>
    <w:rsid w:val="00B33039"/>
    <w:rsid w:val="00B35A2E"/>
    <w:rsid w:val="00B51CAA"/>
    <w:rsid w:val="00B63ED8"/>
    <w:rsid w:val="00B668C5"/>
    <w:rsid w:val="00B824F3"/>
    <w:rsid w:val="00B86583"/>
    <w:rsid w:val="00B91C14"/>
    <w:rsid w:val="00B94D11"/>
    <w:rsid w:val="00B956DE"/>
    <w:rsid w:val="00BA15AB"/>
    <w:rsid w:val="00BB2843"/>
    <w:rsid w:val="00BE2236"/>
    <w:rsid w:val="00BF4583"/>
    <w:rsid w:val="00CD4654"/>
    <w:rsid w:val="00CE0BFE"/>
    <w:rsid w:val="00CE637C"/>
    <w:rsid w:val="00CF50D6"/>
    <w:rsid w:val="00D051D6"/>
    <w:rsid w:val="00D072BD"/>
    <w:rsid w:val="00D40C11"/>
    <w:rsid w:val="00D4359B"/>
    <w:rsid w:val="00D9175A"/>
    <w:rsid w:val="00DF3D1F"/>
    <w:rsid w:val="00E023A9"/>
    <w:rsid w:val="00E358C9"/>
    <w:rsid w:val="00E61AF4"/>
    <w:rsid w:val="00E83178"/>
    <w:rsid w:val="00E91C6C"/>
    <w:rsid w:val="00EA523E"/>
    <w:rsid w:val="00EA6F9A"/>
    <w:rsid w:val="00EB25BA"/>
    <w:rsid w:val="00EC21C8"/>
    <w:rsid w:val="00EC21E9"/>
    <w:rsid w:val="00ED0AA3"/>
    <w:rsid w:val="00EE7A7F"/>
    <w:rsid w:val="00F04CE8"/>
    <w:rsid w:val="00F10A22"/>
    <w:rsid w:val="00F30422"/>
    <w:rsid w:val="00F40F88"/>
    <w:rsid w:val="00F43852"/>
    <w:rsid w:val="00F62C28"/>
    <w:rsid w:val="00F87AFC"/>
    <w:rsid w:val="00F91803"/>
    <w:rsid w:val="00F94A12"/>
    <w:rsid w:val="00F966EB"/>
    <w:rsid w:val="00FA7923"/>
    <w:rsid w:val="00FB3BF0"/>
    <w:rsid w:val="00FD28F5"/>
    <w:rsid w:val="00FD5AE4"/>
    <w:rsid w:val="00FE3BCB"/>
    <w:rsid w:val="00FF62AA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0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176</Words>
  <Characters>1006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系统管理员</dc:creator>
  <cp:keywords/>
  <dc:description/>
  <cp:lastModifiedBy>WGX</cp:lastModifiedBy>
  <cp:revision>9</cp:revision>
  <cp:lastPrinted>2019-07-22T06:32:00Z</cp:lastPrinted>
  <dcterms:created xsi:type="dcterms:W3CDTF">2019-07-22T03:30:00Z</dcterms:created>
  <dcterms:modified xsi:type="dcterms:W3CDTF">2019-07-22T07:21:00Z</dcterms:modified>
</cp:coreProperties>
</file>